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CE7EA" w14:textId="77777777" w:rsidR="006F7FB3" w:rsidRDefault="006F7FB3" w:rsidP="006F7F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WARMYNTON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4959E309" w14:textId="77777777" w:rsidR="006F7FB3" w:rsidRDefault="006F7FB3" w:rsidP="006F7F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1867AF22" w14:textId="77777777" w:rsidR="006F7FB3" w:rsidRDefault="006F7FB3" w:rsidP="006F7F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B65D2D" w14:textId="77777777" w:rsidR="006F7FB3" w:rsidRDefault="006F7FB3" w:rsidP="006F7F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217F88" w14:textId="77777777" w:rsidR="006F7FB3" w:rsidRDefault="006F7FB3" w:rsidP="006F7F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Hall about the cleaning of the city ditches.</w:t>
      </w:r>
    </w:p>
    <w:p w14:paraId="2F266BBC" w14:textId="77777777" w:rsidR="006F7FB3" w:rsidRDefault="006F7FB3" w:rsidP="006F7F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6FFFD147" w14:textId="77777777" w:rsidR="006F7FB3" w:rsidRDefault="006F7FB3" w:rsidP="006F7F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0C83A8" w14:textId="77777777" w:rsidR="006F7FB3" w:rsidRDefault="006F7FB3" w:rsidP="006F7F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23AF68" w14:textId="77777777" w:rsidR="006F7FB3" w:rsidRDefault="006F7FB3" w:rsidP="006F7F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2021</w:t>
      </w:r>
    </w:p>
    <w:p w14:paraId="4E4DBA1A" w14:textId="070CE76D" w:rsidR="00BA00AB" w:rsidRPr="006F7FB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F7F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C77FA" w14:textId="77777777" w:rsidR="006F7FB3" w:rsidRDefault="006F7FB3" w:rsidP="009139A6">
      <w:r>
        <w:separator/>
      </w:r>
    </w:p>
  </w:endnote>
  <w:endnote w:type="continuationSeparator" w:id="0">
    <w:p w14:paraId="0DD986FD" w14:textId="77777777" w:rsidR="006F7FB3" w:rsidRDefault="006F7F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72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493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2E2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9509D" w14:textId="77777777" w:rsidR="006F7FB3" w:rsidRDefault="006F7FB3" w:rsidP="009139A6">
      <w:r>
        <w:separator/>
      </w:r>
    </w:p>
  </w:footnote>
  <w:footnote w:type="continuationSeparator" w:id="0">
    <w:p w14:paraId="46058B2D" w14:textId="77777777" w:rsidR="006F7FB3" w:rsidRDefault="006F7F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967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D8B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D4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FB3"/>
    <w:rsid w:val="000666E0"/>
    <w:rsid w:val="002510B7"/>
    <w:rsid w:val="005C130B"/>
    <w:rsid w:val="006F7FB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F8AE4"/>
  <w15:chartTrackingRefBased/>
  <w15:docId w15:val="{263CD93F-FC0A-47D9-9C96-1C36ED51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2021-04-22T13:02:00Z</dcterms:created>
  <dcterms:modified xsi:type="dcterms:W3CDTF">2021-04-22T13:03:00Z</dcterms:modified>
</cp:coreProperties>
</file>